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sz w:val="24"/>
          <w:szCs w:val="24"/>
        </w:rPr>
        <w:t xml:space="preserve"> </w:t>
      </w:r>
      <w:r w:rsidRPr="00B9513E">
        <w:rPr>
          <w:rFonts w:ascii="Arial" w:hAnsi="Arial" w:cs="Arial"/>
          <w:color w:val="000000"/>
          <w:sz w:val="23"/>
          <w:szCs w:val="23"/>
        </w:rPr>
        <w:t xml:space="preserve">Anexa nr. 29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9513E">
        <w:rPr>
          <w:rFonts w:ascii="Arial" w:hAnsi="Arial" w:cs="Arial"/>
          <w:b/>
          <w:bCs/>
          <w:color w:val="000000"/>
          <w:sz w:val="20"/>
          <w:szCs w:val="20"/>
        </w:rPr>
        <w:t xml:space="preserve">Operator de date cu caracter personal notificat sub numărul 5286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b/>
          <w:bCs/>
          <w:color w:val="000000"/>
          <w:sz w:val="23"/>
          <w:szCs w:val="23"/>
        </w:rPr>
        <w:t xml:space="preserve">S-a cerut autentificarea prezentului înscris: </w:t>
      </w:r>
    </w:p>
    <w:p w:rsidR="00B9513E" w:rsidRPr="00B9513E" w:rsidRDefault="00B9513E" w:rsidP="00B9513E">
      <w:pPr>
        <w:pStyle w:val="Heading1"/>
      </w:pPr>
      <w:r w:rsidRPr="00B9513E">
        <w:rPr>
          <w:b/>
          <w:bCs/>
        </w:rPr>
        <w:t>PROCURĂ SPECIALĂ</w:t>
      </w:r>
      <w:r>
        <w:rPr>
          <w:b/>
          <w:bCs/>
        </w:rPr>
        <w:t xml:space="preserve"> </w:t>
      </w:r>
      <w:r w:rsidRPr="00B9513E">
        <w:rPr>
          <w:b/>
          <w:bCs/>
        </w:rPr>
        <w:t xml:space="preserve">de vânzare (autoturisme)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Subsemnatul/a_________________________________________, născut/ă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la data de______________, în__________________________________________,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cu domiciliul în______________________________________________________,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identificat prin ______________________________________________________,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proprietar al autoturismului marca__________________, tip_______________, număr de identificare_______________________________________, număr de omologare___________________, an de fabricaţie ___________,înmatriculat în circulaţie sub nr.________________, prin prezenta împuternicesc pe __________________________________________________________, domiciliat în_________________________________________________, care se legitimează cu__________ emis/ă de _______________________la data de _____________,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având CNP____________________, ca în numele meu şi pentru mine să vândă oricui va crede de cuviinţă şi la preţul cel mai avantajos mie, autoturismul descris mai sus şi să încaseze preţul vânzării.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Pentru aceasta, mandatarul meu va îndeplini toate formalităţile legate de vânzarea autoturismului descris, reprezentându-mă în faţa organelor administrative, inclusiv Biroul Poliţiei rutiere din jud._________________, administraţia financiară locală, RAR, semnând în numele meu şi pentru mine, oriunde va fi necesar, semnătura sa fiindu-mi opozabilă în limitele acestui mandat.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Mandatarul meu va face orice va socoti necesar pentru îndeplinirea acestui mandat, considerându-se ca fiind făcut de mine şi opozabil mie. </w:t>
      </w:r>
    </w:p>
    <w:p w:rsid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Mandatarul meu va putea să circule cu autoturismul descris mai sus pe toate drumurile publice din ţară şi străinătate. 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>Redactat şi autentificat astăzi_______________, la Ambasada/Consulatul General al României la ___________________, în_____exemplare, din care_____exemplare s-au eliberat părţilor</w:t>
      </w: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. </w:t>
      </w:r>
    </w:p>
    <w:p w:rsidR="00B9513E" w:rsidRDefault="00B9513E" w:rsidP="00B95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B9513E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Sunt de acord cu prelucrarea datelor prezentate în conformitate cu Legea 677/2001. </w:t>
      </w:r>
    </w:p>
    <w:p w:rsidR="00B9513E" w:rsidRDefault="00B9513E" w:rsidP="00B95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B9513E" w:rsidRPr="00B9513E" w:rsidRDefault="00B9513E" w:rsidP="00B951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9513E">
        <w:rPr>
          <w:rFonts w:ascii="Arial" w:hAnsi="Arial" w:cs="Arial"/>
          <w:color w:val="000000"/>
          <w:sz w:val="23"/>
          <w:szCs w:val="23"/>
        </w:rPr>
        <w:t xml:space="preserve">Semnătura____________________ </w:t>
      </w:r>
    </w:p>
    <w:p w:rsidR="00B9513E" w:rsidRDefault="00B9513E" w:rsidP="00B9513E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448A3" w:rsidRPr="002448A3" w:rsidRDefault="00B9513E" w:rsidP="00B9513E">
      <w:r w:rsidRPr="00B9513E">
        <w:rPr>
          <w:rFonts w:ascii="Arial" w:hAnsi="Arial" w:cs="Arial"/>
          <w:b/>
          <w:bCs/>
          <w:color w:val="000000"/>
          <w:sz w:val="23"/>
          <w:szCs w:val="23"/>
        </w:rPr>
        <w:t>Urmează încheierea de autentificare, pe verso.</w:t>
      </w:r>
    </w:p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480" w:rsidRDefault="00076480" w:rsidP="00021277">
      <w:pPr>
        <w:spacing w:after="0" w:line="240" w:lineRule="auto"/>
      </w:pPr>
      <w:r>
        <w:separator/>
      </w:r>
    </w:p>
  </w:endnote>
  <w:endnote w:type="continuationSeparator" w:id="0">
    <w:p w:rsidR="00076480" w:rsidRDefault="00076480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480" w:rsidRDefault="00076480" w:rsidP="00021277">
      <w:pPr>
        <w:spacing w:after="0" w:line="240" w:lineRule="auto"/>
      </w:pPr>
      <w:r>
        <w:separator/>
      </w:r>
    </w:p>
  </w:footnote>
  <w:footnote w:type="continuationSeparator" w:id="0">
    <w:p w:rsidR="00076480" w:rsidRDefault="00076480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6480"/>
    <w:rsid w:val="00017707"/>
    <w:rsid w:val="00021277"/>
    <w:rsid w:val="00054FBF"/>
    <w:rsid w:val="00076480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9513E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40229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13E"/>
  </w:style>
  <w:style w:type="paragraph" w:styleId="Heading1">
    <w:name w:val="heading 1"/>
    <w:basedOn w:val="Normal"/>
    <w:next w:val="Normal"/>
    <w:link w:val="Heading1Char"/>
    <w:uiPriority w:val="9"/>
    <w:qFormat/>
    <w:rsid w:val="00B9513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13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513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513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13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13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13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13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13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13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9513E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9513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9513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13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13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13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13E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13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customStyle="1" w:styleId="Default">
    <w:name w:val="Default"/>
    <w:rsid w:val="00B951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513E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9513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B9513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13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B9513E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B9513E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B9513E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B9513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9513E"/>
  </w:style>
  <w:style w:type="paragraph" w:styleId="ListParagraph">
    <w:name w:val="List Paragraph"/>
    <w:basedOn w:val="Normal"/>
    <w:uiPriority w:val="34"/>
    <w:qFormat/>
    <w:rsid w:val="00B9513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9513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9513E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13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13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B9513E"/>
    <w:rPr>
      <w:i/>
      <w:iCs/>
    </w:rPr>
  </w:style>
  <w:style w:type="character" w:styleId="IntenseEmphasis">
    <w:name w:val="Intense Emphasis"/>
    <w:uiPriority w:val="21"/>
    <w:qFormat/>
    <w:rsid w:val="00B9513E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B9513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B9513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B9513E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513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2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2013-02-07T16:35:00Z</dcterms:created>
  <dcterms:modified xsi:type="dcterms:W3CDTF">2013-02-07T16:37:00Z</dcterms:modified>
</cp:coreProperties>
</file>